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5A26E" w14:textId="77777777" w:rsidR="00303DC0" w:rsidRDefault="00303DC0" w:rsidP="00303DC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Richard MEDEHURST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76C529CD" w14:textId="77777777" w:rsidR="00303DC0" w:rsidRDefault="00303DC0" w:rsidP="00303DC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4E1A77F" w14:textId="77777777" w:rsidR="00303DC0" w:rsidRDefault="00303DC0" w:rsidP="00303DC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FE356BA" w14:textId="77777777" w:rsidR="00303DC0" w:rsidRDefault="00303DC0" w:rsidP="00303DC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He made a plaint of trespass and assault against William Baker of Chevening,</w:t>
      </w:r>
    </w:p>
    <w:p w14:paraId="2F830220" w14:textId="77777777" w:rsidR="00303DC0" w:rsidRDefault="00303DC0" w:rsidP="00303DC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Kent(q.v.).</w:t>
      </w:r>
    </w:p>
    <w:p w14:paraId="4FF55652" w14:textId="77777777" w:rsidR="00303DC0" w:rsidRDefault="00303DC0" w:rsidP="00303DC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11FD79AF" w14:textId="77777777" w:rsidR="00303DC0" w:rsidRDefault="00303DC0" w:rsidP="00303DC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431E5A6" w14:textId="77777777" w:rsidR="00303DC0" w:rsidRDefault="00303DC0" w:rsidP="00303DC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943D830" w14:textId="77777777" w:rsidR="00303DC0" w:rsidRDefault="00303DC0" w:rsidP="00303DC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28 December 2021</w:t>
      </w:r>
    </w:p>
    <w:p w14:paraId="18DDC1B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2B6E6" w14:textId="77777777" w:rsidR="00303DC0" w:rsidRDefault="00303DC0" w:rsidP="009139A6">
      <w:r>
        <w:separator/>
      </w:r>
    </w:p>
  </w:endnote>
  <w:endnote w:type="continuationSeparator" w:id="0">
    <w:p w14:paraId="1AE1983C" w14:textId="77777777" w:rsidR="00303DC0" w:rsidRDefault="00303DC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E83B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7249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7643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DE8C5" w14:textId="77777777" w:rsidR="00303DC0" w:rsidRDefault="00303DC0" w:rsidP="009139A6">
      <w:r>
        <w:separator/>
      </w:r>
    </w:p>
  </w:footnote>
  <w:footnote w:type="continuationSeparator" w:id="0">
    <w:p w14:paraId="7387C186" w14:textId="77777777" w:rsidR="00303DC0" w:rsidRDefault="00303DC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0F84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6D59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19D1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DC0"/>
    <w:rsid w:val="000666E0"/>
    <w:rsid w:val="002510B7"/>
    <w:rsid w:val="00303DC0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F06664"/>
  <w15:chartTrackingRefBased/>
  <w15:docId w15:val="{0F2D1F9D-B9DD-4DE8-ABC1-2B7CDD371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03D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2022-01-24T11:21:00Z</dcterms:created>
  <dcterms:modified xsi:type="dcterms:W3CDTF">2022-01-24T11:21:00Z</dcterms:modified>
</cp:coreProperties>
</file>